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Hartlepool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Hartlepool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Hartlepool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Hartlepool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Hartlepool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Hartlepool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Hartlepool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Hartlepool is estimated to be </w:t>
      </w:r>
      <w:r w:rsidRPr="00773DF7">
        <w:rPr>
          <w:rFonts w:ascii="Libre Franklin Light" w:eastAsia="Times New Roman" w:hAnsi="Libre Franklin Light" w:cs="Calibri Light"/>
          <w:b/>
          <w:bCs/>
          <w:color w:val="C45911" w:themeColor="accent2" w:themeShade="BF"/>
        </w:rPr>
        <w:t xml:space="preserve">£1,708,781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Hartlepool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Hartlepool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Hartlepool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Hartlepool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tlepoo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Hartlepool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tlepoo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Hartlepool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Hartlepool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tlepoo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Hartlepool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Hartlepool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Hartlepool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Hartlepool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Hartlepool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Hartlepool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£1,708,781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Hartlepool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£27,833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£575,607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£1,031,248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£1,708,781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Hartlepool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Hartlepool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Hartlepool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Hartlepool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Hartlepool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Hartlepool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Hartlepool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Hartlepool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Hartlepool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Hartlepool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Hartlepool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Hartlepool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74B6BB6-85C6-4C00-B363-50A11A0191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